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Orkney Islands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Orkney Islands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Orkney Islands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Orkney Islands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Orkney Islands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Orkney Islands are estimated to have a score of 1-2 on the PGSI (low-risk gambling), whilst </w:t>
      </w:r>
      <w:r w:rsidRPr="00773DF7">
        <w:rPr>
          <w:rFonts w:ascii="Libre Franklin Light" w:hAnsi="Libre Franklin Light" w:cs="Calibri Light"/>
          <w:b/>
          <w:bCs/>
          <w:color w:val="C45911" w:themeColor="accent2" w:themeShade="BF"/>
        </w:rPr>
        <w:t xml:space="preserve">2.1%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34.6% </w:t>
      </w:r>
      <w:r w:rsidRPr="004747BF">
        <w:rPr>
          <w:rFonts w:ascii="Libre Franklin Light" w:eastAsia="Times New Roman" w:hAnsi="Libre Franklin Light" w:cs="Calibri Light"/>
        </w:rPr>
        <w:t xml:space="preserve">of those respondents classified as PGSI 8+ in Orkney Islands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Orkney Islands is estimated to be </w:t>
      </w:r>
      <w:r w:rsidRPr="00773DF7">
        <w:rPr>
          <w:rFonts w:ascii="Libre Franklin Light" w:eastAsia="Times New Roman" w:hAnsi="Libre Franklin Light" w:cs="Calibri Light"/>
          <w:b/>
          <w:bCs/>
          <w:color w:val="C45911" w:themeColor="accent2" w:themeShade="BF"/>
        </w:rPr>
        <w:t xml:space="preserve">£378,752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Orkney Islands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Orkney Islands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Orkney Islands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Orkney Islands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rkney Island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Orkney Islands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rkney Island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Orkney Islands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Orkney Islands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34.6%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rkney Island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Orkney Islands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Orkney Islands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Orkney Islands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Orkney Islands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Orkney Islands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Orkney Islands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£378,752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Orkney Islands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£127,583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£228,576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£378,752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Orkney Islands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Orkney Islands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Orkney Islands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Orkney Islands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0.9%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Orkney Islands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Orkney Islands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Orkney Islands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Orkney Islands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11.0%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Orkney Islands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0.9%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Orkney Islands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Orkney Islands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Orkney Islands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12A6871-5A6D-44F4-8888-D3442142374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